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EE47F9" w14:paraId="0265801" w14:textId="0265801">
      <w:pPr>
        <w:pStyle w:val="Bezproreda"/>
        <w:ind w:left="5664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506F">
        <w:t>Poslovni broj: 1 St-</w:t>
      </w:r>
      <w:r w:rsidR="00F74CCD">
        <w:t>4</w:t>
      </w:r>
      <w:r w:rsidR="003816BB">
        <w:t>8</w:t>
      </w:r>
      <w:r w:rsidR="00F74CCD">
        <w:t>9</w:t>
      </w:r>
      <w:r w:rsidR="00467AA4">
        <w:t>/2020-</w:t>
      </w:r>
      <w:r w:rsidR="00F74CCD">
        <w:t>13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F74CCD">
      <w:pPr>
        <w:pStyle w:val="Bezproreda"/>
        <w:jc w:val="center"/>
      </w:pPr>
      <w:r>
        <w:t>od 13</w:t>
      </w:r>
      <w:r w:rsidR="003816BB">
        <w:t>. siječnja</w:t>
      </w:r>
      <w:r w:rsidR="00EA0457">
        <w:t xml:space="preserve"> </w:t>
      </w:r>
      <w:r w:rsidR="00B05BEB">
        <w:t xml:space="preserve"> </w:t>
      </w:r>
      <w:r w:rsidR="003816BB">
        <w:t xml:space="preserve"> 2021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</w:t>
      </w:r>
      <w:r w:rsidR="00EA0457">
        <w:t xml:space="preserve">jnom predmetu stečajnog dužnika </w:t>
      </w:r>
      <w:r w:rsidR="003816BB">
        <w:t>Stečajne</w:t>
      </w:r>
      <w:r>
        <w:t xml:space="preserve"> mase iza ULJA DIREKT SERVIS j.d.o.o. u stečaju, Virovitica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B26F02" w:rsidP="008612C1" w:rsidRDefault="00A6783D">
      <w:pPr>
        <w:pStyle w:val="Bezproreda"/>
        <w:ind w:left="4245" w:hanging="4200"/>
      </w:pPr>
      <w:r>
        <w:t xml:space="preserve">sudac            </w:t>
      </w:r>
      <w:r w:rsidR="00101839">
        <w:t xml:space="preserve">                                             </w:t>
      </w:r>
      <w:r w:rsidR="003816BB">
        <w:t>Dužnik</w:t>
      </w:r>
      <w:r w:rsidR="00F74CCD">
        <w:t>: Stečajna masa iza ULJA DIREKT SERVIS j.</w:t>
      </w:r>
      <w:r w:rsidR="003816BB">
        <w:t xml:space="preserve"> d.o.o. u stečaju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</w:t>
      </w:r>
      <w:r w:rsidR="0032462F">
        <w:t xml:space="preserve"> </w:t>
      </w:r>
      <w:r w:rsidR="003816BB">
        <w:t>današnje Ispitno  ročište  u  9</w:t>
      </w:r>
      <w:r>
        <w:t>,00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F74CCD">
        <w:t>jni upravitelj Vladimir Besek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610982" w:rsidP="00435E07" w:rsidRDefault="00A6783D">
      <w:pPr>
        <w:pStyle w:val="Bezproreda"/>
        <w:ind w:firstLine="708"/>
      </w:pPr>
      <w:r>
        <w:t xml:space="preserve">Za </w:t>
      </w:r>
      <w:r w:rsidR="0048506F">
        <w:t>Republiku Hrvatsku</w:t>
      </w:r>
      <w:r w:rsidR="00921BEA">
        <w:t xml:space="preserve"> Min. fin</w:t>
      </w:r>
      <w:r w:rsidR="000C7C17">
        <w:t>ancija  z.z. Živko Slijepčević zamjenik</w:t>
      </w:r>
      <w:r w:rsidR="00BB3556">
        <w:t xml:space="preserve">  županijskog državnog odvjetnika</w:t>
      </w:r>
      <w:r w:rsidR="00057050">
        <w:t xml:space="preserve"> u Bjelovaru</w:t>
      </w:r>
    </w:p>
    <w:p w:rsidR="00610982" w:rsidP="00610982" w:rsidRDefault="00610982">
      <w:pPr>
        <w:pStyle w:val="Bezproreda"/>
      </w:pPr>
    </w:p>
    <w:p w:rsidR="00A6783D" w:rsidP="00610982" w:rsidRDefault="00B65952">
      <w:pPr>
        <w:pStyle w:val="Bezproreda"/>
        <w:ind w:firstLine="708"/>
      </w:pPr>
      <w:r>
        <w:t>Sudac</w:t>
      </w:r>
      <w:r w:rsidR="00A6783D">
        <w:t xml:space="preserve">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 w:rsidR="00F74CCD">
        <w:t>og suda od dana 28</w:t>
      </w:r>
      <w:r w:rsidR="003816BB">
        <w:t>. prosinca</w:t>
      </w:r>
      <w:r w:rsidR="00B26F02">
        <w:t xml:space="preserve"> 2020</w:t>
      </w:r>
      <w:r w:rsidR="00A6783D">
        <w:t>. godine te objavljene na e-oglasnoj plo</w:t>
      </w:r>
      <w:r w:rsidR="0048506F">
        <w:t>č</w:t>
      </w:r>
      <w:r w:rsidR="00F74CCD">
        <w:t>i Trgovačkog suda u Bjelovaru 28</w:t>
      </w:r>
      <w:r w:rsidR="003816BB">
        <w:t>. prosinca</w:t>
      </w:r>
      <w:r w:rsidR="00B26F02">
        <w:t xml:space="preserve"> 2020</w:t>
      </w:r>
      <w:r w:rsidR="00A6783D">
        <w:t>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Pr="00323907" w:rsidR="007C4763" w:rsidP="00CF0652" w:rsidRDefault="00CF0652">
      <w:pPr>
        <w:pStyle w:val="Bezproreda"/>
        <w:rPr>
          <w:b/>
        </w:rPr>
      </w:pPr>
      <w:r w:rsidRPr="00323907">
        <w:rPr>
          <w:b/>
        </w:rPr>
        <w:t>1.Tražbine I Višeg isplatnog reda</w:t>
      </w:r>
    </w:p>
    <w:p w:rsidRPr="00323907" w:rsidR="00CF0652" w:rsidP="00CF0652" w:rsidRDefault="00CF0652">
      <w:pPr>
        <w:pStyle w:val="Bezproreda"/>
        <w:ind w:left="720"/>
      </w:pPr>
    </w:p>
    <w:p w:rsidR="00467AA4" w:rsidP="003816BB" w:rsidRDefault="003816BB">
      <w:pPr>
        <w:pStyle w:val="Bezproreda"/>
      </w:pPr>
      <w:r>
        <w:t xml:space="preserve">1.Republika Hrvatska, MF, Porezna uprava Područni ured Zagrebačke županije Zagreb, Avenija Dubrovnik 26, OIB: </w:t>
      </w:r>
      <w:r w:rsidR="00F74CCD">
        <w:t>18683136487 u iznosu od 142.616,87</w:t>
      </w:r>
      <w:r>
        <w:t xml:space="preserve"> kuna</w:t>
      </w:r>
    </w:p>
    <w:p w:rsidR="003816BB" w:rsidP="003816BB" w:rsidRDefault="003816BB">
      <w:pPr>
        <w:pStyle w:val="Bezproreda"/>
      </w:pPr>
      <w:r>
        <w:t>Stečajni upravitelj priznaje potraživanje u cijelosti.</w:t>
      </w:r>
    </w:p>
    <w:p w:rsidR="003816BB" w:rsidP="003816BB" w:rsidRDefault="003816BB">
      <w:pPr>
        <w:pStyle w:val="Bezproreda"/>
      </w:pPr>
      <w:r>
        <w:t>Nitko od nazočnih vjerovnika ne osporava ovu tražbinu</w:t>
      </w:r>
    </w:p>
    <w:p w:rsidR="003816BB" w:rsidP="003816BB" w:rsidRDefault="003816BB">
      <w:pPr>
        <w:pStyle w:val="Bezproreda"/>
      </w:pPr>
      <w:r>
        <w:lastRenderedPageBreak/>
        <w:t>Sudac konstatira da je potraživanje vjerovnika RH, MF, Porezne uprave Područnog ureda Zagrebačke župani</w:t>
      </w:r>
      <w:r w:rsidR="00F74CCD">
        <w:t>je utvrđeno u iznosu od 142.616,87</w:t>
      </w:r>
      <w:r>
        <w:t xml:space="preserve"> kuna.</w:t>
      </w:r>
    </w:p>
    <w:p w:rsidR="00CF0652" w:rsidP="00921BEA" w:rsidRDefault="00CF0652">
      <w:pPr>
        <w:pStyle w:val="Bezproreda"/>
      </w:pPr>
    </w:p>
    <w:p w:rsidRPr="00A4640F" w:rsidR="00A6783D" w:rsidP="00A6783D" w:rsidRDefault="00CF0652">
      <w:pPr>
        <w:pStyle w:val="Bezproreda"/>
        <w:rPr>
          <w:b/>
        </w:rPr>
      </w:pPr>
      <w:r>
        <w:rPr>
          <w:b/>
        </w:rPr>
        <w:t>2</w:t>
      </w:r>
      <w:r w:rsidRPr="00A4640F" w:rsidR="00A6783D">
        <w:rPr>
          <w:b/>
        </w:rPr>
        <w:t>. Tražbine II Višeg  isplatnog reda</w:t>
      </w:r>
    </w:p>
    <w:p w:rsidR="00A6783D" w:rsidP="00A6783D" w:rsidRDefault="00A6783D">
      <w:pPr>
        <w:pStyle w:val="Bezproreda"/>
      </w:pPr>
    </w:p>
    <w:p w:rsidR="00D32952" w:rsidP="00A6783D" w:rsidRDefault="00435E07">
      <w:pPr>
        <w:pStyle w:val="Bezproreda"/>
      </w:pPr>
      <w:r>
        <w:t>1</w:t>
      </w:r>
      <w:r w:rsidR="00467AA4">
        <w:t>.</w:t>
      </w:r>
      <w:r w:rsidR="003816BB">
        <w:t>Republika Hrvatska, MF, Porezna uprava Područni ured Zagrebačka županija</w:t>
      </w:r>
      <w:r>
        <w:t>,</w:t>
      </w:r>
      <w:r w:rsidR="003816BB">
        <w:t xml:space="preserve"> Zagreb, Avenija Dubrovnik 26, OIB: 18683136487,</w:t>
      </w:r>
      <w:r>
        <w:t xml:space="preserve"> u iznosu od</w:t>
      </w:r>
      <w:r w:rsidR="00F74CCD">
        <w:t xml:space="preserve"> 281.524,06</w:t>
      </w:r>
      <w:r w:rsidR="00467AA4">
        <w:t xml:space="preserve"> kuna.</w:t>
      </w:r>
    </w:p>
    <w:p w:rsidR="009D0B5E" w:rsidP="009D0B5E" w:rsidRDefault="009D0B5E">
      <w:pPr>
        <w:pStyle w:val="Bezproreda"/>
      </w:pPr>
      <w:r>
        <w:t>Stečajni upravitelj pr</w:t>
      </w:r>
      <w:r w:rsidR="00AE2A34">
        <w:t>iznaje potraživanje u cijelosti.</w:t>
      </w:r>
    </w:p>
    <w:p w:rsidR="00AE2A34" w:rsidP="009D0B5E" w:rsidRDefault="00AE2A34">
      <w:pPr>
        <w:pStyle w:val="Bezproreda"/>
      </w:pPr>
      <w:r>
        <w:t>Nitko od nazočnih vjerovnika ne osporava ovu tražbinu.</w:t>
      </w:r>
    </w:p>
    <w:p w:rsidR="009D0B5E" w:rsidP="009D0B5E" w:rsidRDefault="009D0B5E">
      <w:pPr>
        <w:pStyle w:val="Bezproreda"/>
      </w:pPr>
      <w:r>
        <w:t>Sudac konstatira da je potraživanje vjerovn</w:t>
      </w:r>
      <w:r w:rsidR="00AE2A34">
        <w:t xml:space="preserve">ika </w:t>
      </w:r>
      <w:r w:rsidR="003816BB">
        <w:t>RH. MF, Porezna uprava Područnog ureda Zagrebačke županije</w:t>
      </w:r>
      <w:r w:rsidR="00AE2A34">
        <w:t xml:space="preserve"> </w:t>
      </w:r>
      <w:r w:rsidR="00B05BEB">
        <w:t>u</w:t>
      </w:r>
      <w:r w:rsidR="00F74CCD">
        <w:t>tvrđeno u iznosu od 281.524,06</w:t>
      </w:r>
      <w:r>
        <w:t xml:space="preserve"> kuna.</w:t>
      </w:r>
    </w:p>
    <w:p w:rsidR="00B05BEB" w:rsidP="009D0B5E" w:rsidRDefault="00B05BEB">
      <w:pPr>
        <w:pStyle w:val="Bezproreda"/>
      </w:pPr>
    </w:p>
    <w:p w:rsidR="00435E07" w:rsidP="00435E07" w:rsidRDefault="00435E07">
      <w:pPr>
        <w:pStyle w:val="Bezproreda"/>
      </w:pPr>
    </w:p>
    <w:p w:rsidR="00A6783D" w:rsidP="00A4640F" w:rsidRDefault="00A6783D">
      <w:pPr>
        <w:pStyle w:val="Bezproreda"/>
        <w:rPr>
          <w:b/>
        </w:rPr>
      </w:pPr>
      <w:r w:rsidRPr="00A4640F">
        <w:rPr>
          <w:b/>
        </w:rPr>
        <w:t>3.Vjerovnici s pravom odvojenog namirenja-razlučni vjerovnici</w:t>
      </w:r>
    </w:p>
    <w:p w:rsidR="00CB1696" w:rsidP="009F613B" w:rsidRDefault="00CB1696">
      <w:pPr>
        <w:pStyle w:val="Bezproreda"/>
      </w:pPr>
    </w:p>
    <w:p w:rsidR="003A5ADE" w:rsidP="00A4640F" w:rsidRDefault="003A5ADE">
      <w:pPr>
        <w:pStyle w:val="Bezproreda"/>
      </w:pPr>
      <w:r>
        <w:t>Nema prijavljenih razlučnih prava.</w:t>
      </w:r>
    </w:p>
    <w:p w:rsidR="003C7F5A" w:rsidP="00A4640F" w:rsidRDefault="003C7F5A">
      <w:pPr>
        <w:pStyle w:val="Bezproreda"/>
      </w:pPr>
      <w:r>
        <w:tab/>
      </w:r>
    </w:p>
    <w:p w:rsidR="00A6783D" w:rsidP="003A5ADE" w:rsidRDefault="00A6783D">
      <w:pPr>
        <w:pStyle w:val="Bezproreda"/>
        <w:rPr>
          <w:b/>
        </w:rPr>
      </w:pPr>
      <w:r w:rsidRPr="004039D4">
        <w:rPr>
          <w:b/>
        </w:rPr>
        <w:t>4.Izlučni vjerovnici</w:t>
      </w:r>
    </w:p>
    <w:p w:rsidR="00D35A1A" w:rsidP="00A6783D" w:rsidRDefault="00D35A1A">
      <w:pPr>
        <w:pStyle w:val="Bezproreda"/>
        <w:ind w:left="360"/>
        <w:rPr>
          <w:b/>
        </w:rPr>
      </w:pPr>
    </w:p>
    <w:p w:rsidR="00D35A1A" w:rsidP="00D35A1A" w:rsidRDefault="0048584C">
      <w:pPr>
        <w:pStyle w:val="Bezproreda"/>
      </w:pPr>
      <w:r>
        <w:t xml:space="preserve">Nema prijavljenih izlučnih </w:t>
      </w:r>
      <w:r w:rsidR="00D35A1A">
        <w:t xml:space="preserve"> prava. </w:t>
      </w:r>
    </w:p>
    <w:p w:rsidRPr="004039D4" w:rsidR="004039D4" w:rsidP="003A5ADE" w:rsidRDefault="004039D4">
      <w:pPr>
        <w:pStyle w:val="Bezproreda"/>
        <w:rPr>
          <w:b/>
        </w:rPr>
      </w:pPr>
    </w:p>
    <w:p w:rsidR="00A6783D" w:rsidP="00AA3DE2" w:rsidRDefault="00A6783D">
      <w:pPr>
        <w:pStyle w:val="Bezproreda"/>
        <w:ind w:firstLine="360"/>
      </w:pPr>
      <w:r>
        <w:t>Konstatira se da su ovime ispitane sve prispjele</w:t>
      </w:r>
      <w:r w:rsidR="00AA3DE2">
        <w:t xml:space="preserve"> prijave tražbina</w:t>
      </w:r>
      <w:r>
        <w:t xml:space="preserve"> do današnjeg  ročišta a 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335A20" w:rsidP="00612768" w:rsidRDefault="00CF0652">
      <w:pPr>
        <w:pStyle w:val="Bezproreda"/>
        <w:ind w:firstLine="360"/>
      </w:pPr>
      <w:r>
        <w:t>Dovršeno u 9,1</w:t>
      </w:r>
      <w:r w:rsidR="003C7F5A">
        <w:t>5</w:t>
      </w:r>
      <w:r w:rsidR="00A6783D">
        <w:t xml:space="preserve"> sati.</w:t>
      </w:r>
    </w:p>
    <w:sectPr w:rsidR="00335A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469B1" w:rsidP="001F4617" w:rsidRDefault="00A469B1">
      <w:pPr>
        <w:spacing w:after="0" w:line="240" w:lineRule="auto"/>
      </w:pPr>
      <w:r>
        <w:separator/>
      </w:r>
    </w:p>
  </w:endnote>
  <w:endnote w:type="continuationSeparator" w:id="0">
    <w:p w:rsidR="00A469B1" w:rsidP="001F4617" w:rsidRDefault="00A46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469B1" w:rsidP="001F4617" w:rsidRDefault="00A469B1">
      <w:pPr>
        <w:spacing w:after="0" w:line="240" w:lineRule="auto"/>
      </w:pPr>
      <w:r>
        <w:separator/>
      </w:r>
    </w:p>
  </w:footnote>
  <w:footnote w:type="continuationSeparator" w:id="0">
    <w:p w:rsidR="00A469B1" w:rsidP="001F4617" w:rsidRDefault="00A46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1F4617" w:rsidRDefault="001F46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EEA">
          <w:rPr>
            <w:noProof/>
          </w:rPr>
          <w:t>1</w:t>
        </w:r>
        <w:r>
          <w:fldChar w:fldCharType="end"/>
        </w:r>
      </w:p>
    </w:sdtContent>
  </w:sdt>
  <w:p w:rsidR="001F4617" w:rsidRDefault="001F4617">
    <w:pPr>
      <w:pStyle w:val="Zaglavlje"/>
    </w:pPr>
  </w:p>
</w:hdr>
</file>

<file path=word/numbering.xml><?xml version="1.0" encoding="utf-8"?>
<w:numbering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170BD"/>
    <w:rsid w:val="00020CBF"/>
    <w:rsid w:val="00026C72"/>
    <w:rsid w:val="00057050"/>
    <w:rsid w:val="00065BC2"/>
    <w:rsid w:val="000911C0"/>
    <w:rsid w:val="00097C52"/>
    <w:rsid w:val="000C7C17"/>
    <w:rsid w:val="00101839"/>
    <w:rsid w:val="00142E2F"/>
    <w:rsid w:val="001A2F8A"/>
    <w:rsid w:val="001B0D22"/>
    <w:rsid w:val="001F0C50"/>
    <w:rsid w:val="001F4617"/>
    <w:rsid w:val="00201E0B"/>
    <w:rsid w:val="00204839"/>
    <w:rsid w:val="00220294"/>
    <w:rsid w:val="00227706"/>
    <w:rsid w:val="002D38D4"/>
    <w:rsid w:val="002D7139"/>
    <w:rsid w:val="002E53FB"/>
    <w:rsid w:val="002F476F"/>
    <w:rsid w:val="00323907"/>
    <w:rsid w:val="0032462F"/>
    <w:rsid w:val="00335A20"/>
    <w:rsid w:val="00340E85"/>
    <w:rsid w:val="003816BB"/>
    <w:rsid w:val="00381FAA"/>
    <w:rsid w:val="00381FC1"/>
    <w:rsid w:val="003901BC"/>
    <w:rsid w:val="0039462C"/>
    <w:rsid w:val="003A5ADE"/>
    <w:rsid w:val="003B4E44"/>
    <w:rsid w:val="003B54A7"/>
    <w:rsid w:val="003C7F5A"/>
    <w:rsid w:val="003E20F0"/>
    <w:rsid w:val="004039D4"/>
    <w:rsid w:val="00417C94"/>
    <w:rsid w:val="00435E07"/>
    <w:rsid w:val="004508B1"/>
    <w:rsid w:val="00467AA4"/>
    <w:rsid w:val="0048506F"/>
    <w:rsid w:val="0048584C"/>
    <w:rsid w:val="004A4FBA"/>
    <w:rsid w:val="004C447B"/>
    <w:rsid w:val="004D1F20"/>
    <w:rsid w:val="004D719D"/>
    <w:rsid w:val="004F7528"/>
    <w:rsid w:val="00502D4B"/>
    <w:rsid w:val="00521F94"/>
    <w:rsid w:val="005742DF"/>
    <w:rsid w:val="005B0BB4"/>
    <w:rsid w:val="005C10DA"/>
    <w:rsid w:val="005E38FD"/>
    <w:rsid w:val="00610982"/>
    <w:rsid w:val="00612768"/>
    <w:rsid w:val="006135AC"/>
    <w:rsid w:val="00630961"/>
    <w:rsid w:val="00663B9A"/>
    <w:rsid w:val="00681D9A"/>
    <w:rsid w:val="006A3EEA"/>
    <w:rsid w:val="007629F6"/>
    <w:rsid w:val="00780B52"/>
    <w:rsid w:val="007A3714"/>
    <w:rsid w:val="007B7645"/>
    <w:rsid w:val="007C4763"/>
    <w:rsid w:val="00825261"/>
    <w:rsid w:val="00845484"/>
    <w:rsid w:val="00856E03"/>
    <w:rsid w:val="008612C1"/>
    <w:rsid w:val="00867BA5"/>
    <w:rsid w:val="008B231C"/>
    <w:rsid w:val="008E383C"/>
    <w:rsid w:val="009051CC"/>
    <w:rsid w:val="00907B24"/>
    <w:rsid w:val="00921BEA"/>
    <w:rsid w:val="00924137"/>
    <w:rsid w:val="00944ABB"/>
    <w:rsid w:val="00970A2C"/>
    <w:rsid w:val="009717C4"/>
    <w:rsid w:val="009C14A2"/>
    <w:rsid w:val="009C48A4"/>
    <w:rsid w:val="009D0B5E"/>
    <w:rsid w:val="009F613B"/>
    <w:rsid w:val="00A4640F"/>
    <w:rsid w:val="00A469B1"/>
    <w:rsid w:val="00A6783D"/>
    <w:rsid w:val="00A80500"/>
    <w:rsid w:val="00AA3DE2"/>
    <w:rsid w:val="00AB2DB0"/>
    <w:rsid w:val="00AD5DA2"/>
    <w:rsid w:val="00AD608C"/>
    <w:rsid w:val="00AE2A34"/>
    <w:rsid w:val="00B05BEB"/>
    <w:rsid w:val="00B163D1"/>
    <w:rsid w:val="00B26F02"/>
    <w:rsid w:val="00B401E5"/>
    <w:rsid w:val="00B65952"/>
    <w:rsid w:val="00B84456"/>
    <w:rsid w:val="00BA1A0E"/>
    <w:rsid w:val="00BB3556"/>
    <w:rsid w:val="00BB4E99"/>
    <w:rsid w:val="00BC4FCF"/>
    <w:rsid w:val="00C1369B"/>
    <w:rsid w:val="00C31EC9"/>
    <w:rsid w:val="00C35184"/>
    <w:rsid w:val="00C900D5"/>
    <w:rsid w:val="00CB1696"/>
    <w:rsid w:val="00CB5378"/>
    <w:rsid w:val="00CE321F"/>
    <w:rsid w:val="00CE6CCC"/>
    <w:rsid w:val="00CF0652"/>
    <w:rsid w:val="00D32952"/>
    <w:rsid w:val="00D35A1A"/>
    <w:rsid w:val="00D557FE"/>
    <w:rsid w:val="00D86E16"/>
    <w:rsid w:val="00DA50E6"/>
    <w:rsid w:val="00DC2F02"/>
    <w:rsid w:val="00DD7DE7"/>
    <w:rsid w:val="00DE7B47"/>
    <w:rsid w:val="00EA0457"/>
    <w:rsid w:val="00EC6B0F"/>
    <w:rsid w:val="00EE301A"/>
    <w:rsid w:val="00EE4549"/>
    <w:rsid w:val="00EE47F9"/>
    <w:rsid w:val="00EE74E0"/>
    <w:rsid w:val="00EF1E0C"/>
    <w:rsid w:val="00F06BAE"/>
    <w:rsid w:val="00F15A40"/>
    <w:rsid w:val="00F16760"/>
    <w:rsid w:val="00F17861"/>
    <w:rsid w:val="00F50F29"/>
    <w:rsid w:val="00F67A0F"/>
    <w:rsid w:val="00F74CCD"/>
    <w:rsid w:val="00F9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A3E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3EE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A3EE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A3EE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A3EE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E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E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E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E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2021.</izvorni_sadrzaj>
    <derivirana_varijabla naziv="DomainObject.StvarniPocetakDatum_1">13. siječnja 2021.</derivirana_varijabla>
  </DomainObject.StvarniPocetakDatum>
  <DomainObject.StvarniZavrsetakDatum>
    <izvorni_sadrzaj>13. siječnja 2021.</izvorni_sadrzaj>
    <derivirana_varijabla naziv="DomainObject.StvarniZavrsetakDatum_1">13. siječnja 2021.</derivirana_varijabla>
  </DomainObject.StvarniZavrsetakDatum>
  <DomainObject.PlaniraniZavrsetakDatum>
    <izvorni_sadrzaj>13. siječnja 2021.</izvorni_sadrzaj>
    <derivirana_varijabla naziv="DomainObject.PlaniraniZavrsetakDatum_1">13. siječnja 2021.</derivirana_varijabla>
  </DomainObject.PlaniraniZavrsetakDatum>
  <DomainObject.PlaniraniPocetakDatum>
    <izvorni_sadrzaj>13. siječnja 2021.</izvorni_sadrzaj>
    <derivirana_varijabla naziv="DomainObject.PlaniraniPocetakDatum_1">13. siječnja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2021.</izvorni_sadrzaj>
    <derivirana_varijabla naziv="DomainObject.Zapisnik.DatumKreiranja_1">13.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St-489/2020-13</izvorni_sadrzaj>
    <derivirana_varijabla naziv="DomainObject.Zapisnik.Oznaka_1">St-489/2020-13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2020.</izvorni_sadrzaj>
    <derivirana_varijabla naziv="DomainObject.Predmet.DatumOsnivanja_1">20.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St-489/2020</izvorni_sadrzaj>
    <derivirana_varijabla naziv="DomainObject.Predmet.OznakaBroj_1">St-489/2020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ULJA DIREKT SERVIS jednostavno društvo s ograničenom odgovornošću za trgovinu i usluge u stečaju</izvorni_sadrzaj>
    <derivirana_varijabla naziv="DomainObject.Predmet.ProtustrankaFormated_1">  Stečajna masa iza ULJA DIREKT SERVIS jednostavno društvo s ograničenom odgovornošću za trgovinu i usluge u stečaju</derivirana_varijabla>
  </DomainObject.Predmet.ProtustrankaFormated>
  <DomainObject.Predmet.ProtustrankaFormatedOIB>
    <izvorni_sadrzaj>  Stečajna masa iza ULJA DIREKT SERVIS jednostavno društvo s ograničenom odgovornošću za trgovinu i usluge u stečaju, OIB 47393903731</izvorni_sadrzaj>
    <derivirana_varijabla naziv="DomainObject.Predmet.ProtustrankaFormatedOIB_1">  Stečajna masa iza ULJA DIREKT SERVIS jednostavno društvo s ograničenom odgovornošću za trgovinu i usluge u stečaju, OIB 47393903731</derivirana_varijabla>
  </DomainObject.Predmet.ProtustrankaFormatedOIB>
  <DomainObject.Predmet.ProtustrankaFormatedWithAdress>
    <izvorni_sadrzaj> Stečajna masa iza ULJA DIREKT SERVIS jednostavno društvo s ograničenom odgovornošću za trgovinu i usluge u stečaju, Ivana Vencla 32, 10290 Zaprešić</izvorni_sadrzaj>
    <derivirana_varijabla naziv="DomainObject.Predmet.ProtustrankaFormatedWithAdress_1"> Stečajna masa iza ULJA DIREKT SERVIS jednostavno društvo s ograničenom odgovornošću za trgovinu i usluge u stečaju, Ivana Vencla 32, 10290 Zaprešić</derivirana_varijabla>
  </DomainObject.Predmet.ProtustrankaFormatedWithAdress>
  <DomainObject.Predmet.ProtustrankaFormatedWithAdressOIB>
    <izvorni_sadrzaj> Stečajna masa iza ULJA DIREKT SERVIS jednostavno društvo s ograničenom odgovornošću za trgovinu i usluge u stečaju, OIB 47393903731, Ivana Vencla 32, 10290 Zaprešić</izvorni_sadrzaj>
    <derivirana_varijabla naziv="DomainObject.Predmet.ProtustrankaFormatedWithAdressOIB_1"> Stečajna masa iza ULJA DIREKT SERVIS jednostavno društvo s ograničenom odgovornošću za trgovinu i usluge u stečaju, OIB 47393903731, Ivana Vencla 32, 10290 Zaprešić</derivirana_varijabla>
  </DomainObject.Predmet.ProtustrankaFormatedWithAdressOIB>
  <DomainObject.Predmet.ProtustrankaWithAdress>
    <izvorni_sadrzaj>Stečajna masa iza ULJA DIREKT SERVIS jednostavno društvo s ograničenom odgovornošću za trgovinu i usluge u stečaju Ivana Vencla 32, 10290 Zaprešić</izvorni_sadrzaj>
    <derivirana_varijabla naziv="DomainObject.Predmet.ProtustrankaWithAdress_1">Stečajna masa iza ULJA DIREKT SERVIS jednostavno društvo s ograničenom odgovornošću za trgovinu i usluge u stečaju Ivana Vencla 32, 10290 Zaprešić</derivirana_varijabla>
  </DomainObject.Predmet.ProtustrankaWithAdress>
  <DomainObject.Predmet.ProtustrankaWithAdressOIB>
    <izvorni_sadrzaj>Stečajna masa iza ULJA DIREKT SERVIS jednostavno društvo s ograničenom odgovornošću za trgovinu i usluge u stečaju, OIB 47393903731, Ivana Vencla 32, 10290 Zaprešić</izvorni_sadrzaj>
    <derivirana_varijabla naziv="DomainObject.Predmet.ProtustrankaWithAdressOIB_1">Stečajna masa iza ULJA DIREKT SERVIS jednostavno društvo s ograničenom odgovornošću za trgovinu i usluge u stečaju, OIB 47393903731, Ivana Vencla 32, 10290 Zaprešić</derivirana_varijabla>
  </DomainObject.Predmet.ProtustrankaWithAdressOIB>
  <DomainObject.Predmet.ProtustrankaNazivFormated>
    <izvorni_sadrzaj>Stečajna masa iza ULJA DIREKT SERVIS jednostavno društvo s ograničenom odgovornošću za trgovinu i usluge u stečaju</izvorni_sadrzaj>
    <derivirana_varijabla naziv="DomainObject.Predmet.ProtustrankaNazivFormated_1">Stečajna masa iza ULJA DIREKT SERVIS jednostavno društvo s ograničenom odgovornošću za trgovinu i usluge u stečaju</derivirana_varijabla>
  </DomainObject.Predmet.ProtustrankaNazivFormated>
  <DomainObject.Predmet.ProtustrankaNazivFormatedOIB>
    <izvorni_sadrzaj>Stečajna masa iza ULJA DIREKT SERVIS jednostavno društvo s ograničenom odgovornošću za trgovinu i usluge u stečaju, OIB 47393903731</izvorni_sadrzaj>
    <derivirana_varijabla naziv="DomainObject.Predmet.ProtustrankaNazivFormatedOIB_1">Stečajna masa iza ULJA DIREKT SERVIS jednostavno društvo s ograničenom odgovornošću za trgovinu i usluge u stečaju, OIB 47393903731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BESEK</izvorni_sadrzaj>
    <derivirana_varijabla naziv="DomainObject.Predmet.StrankaFormated_1">  VLADIMIR BESEK</derivirana_varijabla>
  </DomainObject.Predmet.StrankaFormated>
  <DomainObject.Predmet.StrankaFormatedOIB>
    <izvorni_sadrzaj>  VLADIMIR BESEK, OIB 38938830728</izvorni_sadrzaj>
    <derivirana_varijabla naziv="DomainObject.Predmet.StrankaFormatedOIB_1">  VLADIMIR BESEK, OIB 38938830728</derivirana_varijabla>
  </DomainObject.Predmet.StrankaFormatedOIB>
  <DomainObject.Predmet.StrankaFormatedWithAdress>
    <izvorni_sadrzaj> VLADIMIR BESEK, Podravska 9, 33000 Virovitica</izvorni_sadrzaj>
    <derivirana_varijabla naziv="DomainObject.Predmet.StrankaFormatedWithAdress_1"> VLADIMIR BESEK, Podravska 9, 33000 Virovitica</derivirana_varijabla>
  </DomainObject.Predmet.StrankaFormatedWithAdress>
  <DomainObject.Predmet.StrankaFormatedWithAdressOIB>
    <izvorni_sadrzaj> VLADIMIR BESEK, OIB 38938830728, Podravska 9, 33000 Virovitica</izvorni_sadrzaj>
    <derivirana_varijabla naziv="DomainObject.Predmet.StrankaFormatedWithAdressOIB_1"> VLADIMIR BESEK, OIB 38938830728, Podravska 9, 33000 Virovitica</derivirana_varijabla>
  </DomainObject.Predmet.StrankaFormatedWithAdressOIB>
  <DomainObject.Predmet.StrankaWithAdress>
    <izvorni_sadrzaj>VLADIMIR BESEK Podravska 9,33000 Virovitica</izvorni_sadrzaj>
    <derivirana_varijabla naziv="DomainObject.Predmet.StrankaWithAdress_1">VLADIMIR BESEK Podravska 9,33000 Virovitica</derivirana_varijabla>
  </DomainObject.Predmet.StrankaWithAdress>
  <DomainObject.Predmet.StrankaWithAdressOIB>
    <izvorni_sadrzaj>VLADIMIR BESEK, OIB 38938830728, Podravska 9,33000 Virovitica</izvorni_sadrzaj>
    <derivirana_varijabla naziv="DomainObject.Predmet.StrankaWithAdressOIB_1">VLADIMIR BESEK, OIB 38938830728, Podravska 9,33000 Virovitica</derivirana_varijabla>
  </DomainObject.Predmet.StrankaWithAdressOIB>
  <DomainObject.Predmet.StrankaNazivFormated>
    <izvorni_sadrzaj>VLADIMIR BESEK</izvorni_sadrzaj>
    <derivirana_varijabla naziv="DomainObject.Predmet.StrankaNazivFormated_1">VLADIMIR BESEK</derivirana_varijabla>
  </DomainObject.Predmet.StrankaNazivFormated>
  <DomainObject.Predmet.StrankaNazivFormatedOIB>
    <izvorni_sadrzaj>VLADIMIR BESEK, OIB 38938830728</izvorni_sadrzaj>
    <derivirana_varijabla naziv="DomainObject.Predmet.StrankaNazivFormatedOIB_1">VLADIMIR BESEK, OIB 38938830728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VLADIMIR BESEK</item>
    </izvorni_sadrzaj>
    <derivirana_varijabla naziv="DomainObject.Predmet.StrankaListFormated_1">
      <item>VLADIMIR BESEK</item>
    </derivirana_varijabla>
  </DomainObject.Predmet.StrankaListFormated>
  <DomainObject.Predmet.StrankaListFormatedOIB>
    <izvorni_sadrzaj>
      <item>VLADIMIR BESEK, OIB 38938830728</item>
    </izvorni_sadrzaj>
    <derivirana_varijabla naziv="DomainObject.Predmet.StrankaListFormatedOIB_1">
      <item>VLADIMIR BESEK, OIB 38938830728</item>
    </derivirana_varijabla>
  </DomainObject.Predmet.StrankaListFormatedOIB>
  <DomainObject.Predmet.StrankaListFormatedWithAdress>
    <izvorni_sadrzaj>
      <item>VLADIMIR BESEK, Podravska 9, 33000 Virovitica</item>
    </izvorni_sadrzaj>
    <derivirana_varijabla naziv="DomainObject.Predmet.StrankaListFormatedWithAdress_1">
      <item>VLADIMIR BESEK, Podravska 9, 33000 Virovitica</item>
    </derivirana_varijabla>
  </DomainObject.Predmet.StrankaListFormatedWithAdress>
  <DomainObject.Predmet.StrankaListFormatedWithAdressOIB>
    <izvorni_sadrzaj>
      <item>VLADIMIR BESEK, OIB 38938830728, Podravska 9, 33000 Virovitica</item>
    </izvorni_sadrzaj>
    <derivirana_varijabla naziv="DomainObject.Predmet.StrankaListFormatedWithAdressOIB_1">
      <item>VLADIMIR BESEK, OIB 38938830728, Podravska 9, 33000 Virovitica</item>
    </derivirana_varijabla>
  </DomainObject.Predmet.StrankaListFormatedWithAdressOIB>
  <DomainObject.Predmet.StrankaListNazivFormated>
    <izvorni_sadrzaj>
      <item>VLADIMIR BESEK</item>
    </izvorni_sadrzaj>
    <derivirana_varijabla naziv="DomainObject.Predmet.StrankaListNazivFormated_1">
      <item>VLADIMIR BESEK</item>
    </derivirana_varijabla>
  </DomainObject.Predmet.StrankaListNazivFormated>
  <DomainObject.Predmet.StrankaListNazivFormatedOIB>
    <izvorni_sadrzaj>
      <item>VLADIMIR BESEK, OIB 38938830728</item>
    </izvorni_sadrzaj>
    <derivirana_varijabla naziv="DomainObject.Predmet.StrankaListNazivFormatedOIB_1">
      <item>VLADIMIR BESEK, OIB 38938830728</item>
    </derivirana_varijabla>
  </DomainObject.Predmet.StrankaListNazivFormatedOIB>
  <DomainObject.Predmet.ProtuStrankaListFormated>
    <izvorni_sadrzaj>
      <item>Stečajna masa iza ULJA DIREKT SERVIS jednostavno društvo s ograničenom odgovornošću za trgovinu i usluge u stečaju</item>
    </izvorni_sadrzaj>
    <derivirana_varijabla naziv="DomainObject.Predmet.ProtuStrankaListFormated_1">
      <item>Stečajna masa iza ULJA DIREKT SERVIS jednostavno društvo s ograničenom odgovornošću za trgovinu i usluge u stečaju</item>
    </derivirana_varijabla>
  </DomainObject.Predmet.ProtuStrankaListFormated>
  <DomainObject.Predmet.ProtuStrankaListFormatedOIB>
    <izvorni_sadrzaj>
      <item>Stečajna masa iza ULJA DIREKT SERVIS jednostavno društvo s ograničenom odgovornošću za trgovinu i usluge u stečaju, OIB 47393903731</item>
    </izvorni_sadrzaj>
    <derivirana_varijabla naziv="DomainObject.Predmet.ProtuStrankaListFormatedOIB_1">
      <item>Stečajna masa iza ULJA DIREKT SERVIS jednostavno društvo s ograničenom odgovornošću za trgovinu i usluge u stečaju, OIB 47393903731</item>
    </derivirana_varijabla>
  </DomainObject.Predmet.ProtuStrankaListFormatedOIB>
  <DomainObject.Predmet.ProtuStrankaListFormatedWithAdress>
    <izvorni_sadrzaj>
      <item>Stečajna masa iza ULJA DIREKT SERVIS jednostavno društvo s ograničenom odgovornošću za trgovinu i usluge u stečaju, Ivana Vencla 32, 10290 Zaprešić</item>
    </izvorni_sadrzaj>
    <derivirana_varijabla naziv="DomainObject.Predmet.ProtuStrankaListFormatedWithAdress_1">
      <item>Stečajna masa iza ULJA DIREKT SERVIS jednostavno društvo s ograničenom odgovornošću za trgovinu i usluge u stečaju, Ivana Vencla 32, 10290 Zaprešić</item>
    </derivirana_varijabla>
  </DomainObject.Predmet.ProtuStrankaListFormatedWithAdress>
  <DomainObject.Predmet.ProtuStrankaListFormatedWithAdressOIB>
    <izvorni_sadrzaj>
      <item>Stečajna masa iza ULJA DIREKT SERVIS jednostavno društvo s ograničenom odgovornošću za trgovinu i usluge u stečaju, OIB 47393903731, Ivana Vencla 32, 10290 Zaprešić</item>
    </izvorni_sadrzaj>
    <derivirana_varijabla naziv="DomainObject.Predmet.ProtuStrankaListFormatedWithAdressOIB_1">
      <item>Stečajna masa iza ULJA DIREKT SERVIS jednostavno društvo s ograničenom odgovornošću za trgovinu i usluge u stečaju, OIB 47393903731, Ivana Vencla 32, 10290 Zaprešić</item>
    </derivirana_varijabla>
  </DomainObject.Predmet.ProtuStrankaListFormatedWithAdressOIB>
  <DomainObject.Predmet.ProtuStrankaListNazivFormated>
    <izvorni_sadrzaj>
      <item>Stečajna masa iza ULJA DIREKT SERVIS jednostavno društvo s ograničenom odgovornošću za trgovinu i usluge u stečaju</item>
    </izvorni_sadrzaj>
    <derivirana_varijabla naziv="DomainObject.Predmet.ProtuStrankaListNazivFormated_1">
      <item>Stečajna masa iza ULJA DIREKT SERVIS jednostavno društvo s ograničenom odgovornošću za trgovinu i usluge u stečaju</item>
    </derivirana_varijabla>
  </DomainObject.Predmet.ProtuStrankaListNazivFormated>
  <DomainObject.Predmet.ProtuStrankaListNazivFormatedOIB>
    <izvorni_sadrzaj>
      <item>Stečajna masa iza ULJA DIREKT SERVIS jednostavno društvo s ograničenom odgovornošću za trgovinu i usluge u stečaju, OIB 47393903731</item>
    </izvorni_sadrzaj>
    <derivirana_varijabla naziv="DomainObject.Predmet.ProtuStrankaListNazivFormatedOIB_1">
      <item>Stečajna masa iza ULJA DIREKT SERVIS jednostavno društvo s ograničenom odgovornošću za trgovinu i usluge u stečaju, OIB 47393903731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2021.</izvorni_sadrzaj>
    <derivirana_varijabla naziv="DomainObject.Datum_1">13. siječnja 2021.</derivirana_varijabla>
  </DomainObject.Datum>
  <DomainObject.PoslovniBrojDokumenta>
    <izvorni_sadrzaj>St-489/2020-13</izvorni_sadrzaj>
    <derivirana_varijabla naziv="DomainObject.PoslovniBrojDokumenta_1">St-489/2020-13</derivirana_varijabla>
  </DomainObject.PoslovniBrojDokumenta>
  <DomainObject.Predmet.StrankaIDrugi>
    <izvorni_sadrzaj>VLADIMIR BESEK</izvorni_sadrzaj>
    <derivirana_varijabla naziv="DomainObject.Predmet.StrankaIDrugi_1">VLADIMIR BESEK</derivirana_varijabla>
  </DomainObject.Predmet.StrankaIDrugi>
  <DomainObject.Predmet.ProtustrankaIDrugi>
    <izvorni_sadrzaj>Stečajna masa iza ULJA DIREKT SERVIS jednostavno društvo s ograničenom odgovornošću za trgovinu i usluge u stečaju</izvorni_sadrzaj>
    <derivirana_varijabla naziv="DomainObject.Predmet.ProtustrankaIDrugi_1">Stečajna masa iza ULJA DIREKT SERVIS jednostavno društvo s ograničenom odgovornošću za trgovinu i usluge u stečaju</derivirana_varijabla>
  </DomainObject.Predmet.ProtustrankaIDrugi>
  <DomainObject.Predmet.StrankaIDrugiAdressOIB>
    <izvorni_sadrzaj>VLADIMIR BESEK, OIB 38938830728, Podravska 9, 33000 Virovitica</izvorni_sadrzaj>
    <derivirana_varijabla naziv="DomainObject.Predmet.StrankaIDrugiAdressOIB_1">VLADIMIR BESEK, OIB 38938830728, Podravska 9, 33000 Virovitica</derivirana_varijabla>
  </DomainObject.Predmet.StrankaIDrugiAdressOIB>
  <DomainObject.Predmet.ProtustrankaIDrugiAdressOIB>
    <izvorni_sadrzaj>Stečajna masa iza ULJA DIREKT SERVIS jednostavno društvo s ograničenom odgovornošću za trgovinu i usluge u stečaju, OIB 47393903731, Ivana Vencla 32, 10290 Zaprešić</izvorni_sadrzaj>
    <derivirana_varijabla naziv="DomainObject.Predmet.ProtustrankaIDrugiAdressOIB_1">Stečajna masa iza ULJA DIREKT SERVIS jednostavno društvo s ograničenom odgovornošću za trgovinu i usluge u stečaju, OIB 47393903731, Ivana Vencla 32,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BESEK</item>
      <item>Stečajna masa iza ULJA DIREKT SERVIS jednostavno društvo s ograničenom odgovornošću za trgovinu i usluge u stečaju</item>
    </izvorni_sadrzaj>
    <derivirana_varijabla naziv="DomainObject.Predmet.SudioniciListNaziv_1">
      <item>VLADIMIR BESEK</item>
      <item>Stečajna masa iza ULJA DIREKT SERVIS jednostavno društvo s ograničenom odgovornošću za trgovinu i usluge u stečaju</item>
    </derivirana_varijabla>
  </DomainObject.Predmet.SudioniciListNaziv>
  <DomainObject.Predmet.SudioniciListAdressOIB>
    <izvorni_sadrzaj>
      <item>VLADIMIR BESEK, OIB 38938830728, Podravska 9,33000 Virovitica</item>
      <item>Stečajna masa iza ULJA DIREKT SERVIS jednostavno društvo s ograničenom odgovornošću za trgovinu i usluge u stečaju, OIB 47393903731, Ivana Vencla 32,10290 Zaprešić</item>
    </izvorni_sadrzaj>
    <derivirana_varijabla naziv="DomainObject.Predmet.SudioniciListAdressOIB_1">
      <item>VLADIMIR BESEK, OIB 38938830728, Podravska 9,33000 Virovitica</item>
      <item>Stečajna masa iza ULJA DIREKT SERVIS jednostavno društvo s ograničenom odgovornošću za trgovinu i usluge u stečaju, OIB 47393903731,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38938830728</item>
      <item>, OIB 47393903731</item>
    </izvorni_sadrzaj>
    <derivirana_varijabla naziv="DomainObject.Predmet.SudioniciListNazivOIB_1">
      <item>, OIB 38938830728</item>
      <item>, OIB 47393903731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Besek, OIB 38938830728, Podravska 9, 33000 Virovitica</item>
    </izvorni_sadrzaj>
    <derivirana_varijabla naziv="DomainObject.Predmet.StecajniUpraviteljiListAddressOIB_1">
      <item>Vladimir Besek, OIB 38938830728, Podravska 9, 33000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p="http://schemas.openxmlformats.org/drawingml/2006/wordprocessingDrawing" xmlns:r="http://schemas.openxmlformats.org/officeDocument/2006/relationships" xmlns:a="http://schemas.openxmlformats.org/drawingml/2006/main" xmlns:w="http://schemas.openxmlformats.org/wordprocessingml/2006/main" xmlns:m="http://schemas.openxmlformats.org/officeDocument/2006/math" xmlns:w14="http://schemas.microsoft.com/office/word/2010/wordml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01F19-538F-4702-A3DD-2D97BE4462B2}">
  <ds:schemaRefs>
    <ds:schemaRef ds:uri="http://schemas.openxmlformats.org/drawingml/2006/wordprocessingDrawing"/>
    <ds:schemaRef ds:uri="http://schemas.openxmlformats.org/officeDocument/2006/relationships"/>
    <ds:schemaRef ds:uri="http://schemas.openxmlformats.org/drawingml/2006/main"/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403</properties:Words>
  <properties:Characters>2438</properties:Characters>
  <properties:Lines>76</properties:Lines>
  <properties:Paragraphs>35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2020-12-31T08:00:00Z</dcterms:created>
  <dc:creator>Vesna Dragišić</dc:creator>
  <cp:lastModifiedBy>Vesna Dragišić</cp:lastModifiedBy>
  <cp:lastPrinted>2020-08-31T06:21:00Z</cp:lastPrinted>
  <dcterms:modified xmlns:xsi="http://www.w3.org/2001/XMLSchema-instance" xsi:type="dcterms:W3CDTF">2021-01-13T09:57:00Z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St-489/2020-13 / Zapisnik - Ispitno ročište (1 A Zapisnik sa Ispitnog ročišta u ULJA DIREKT SERVIS  u 9,00.docx)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